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Liverpool Wavertree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Liverpool Wavertree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Liverpool Wavertree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Liverpool Wavertree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Liverpool Wavertree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Liverpool Wavertree are estimated to have a score of 1-2 on the PGSI (low-risk gambling), whilst </w:t>
      </w:r>
      <w:r w:rsidRPr="00773DF7">
        <w:rPr>
          <w:rFonts w:ascii="Libre Franklin Light" w:hAnsi="Libre Franklin Light" w:cs="Calibri Light"/>
          <w:b/>
          <w:bCs/>
          <w:color w:val="C45911" w:themeColor="accent2" w:themeShade="BF"/>
        </w:rPr>
        <w:t xml:space="preserve">6.2%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5.0%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77.8% </w:t>
      </w:r>
      <w:r w:rsidRPr="004747BF">
        <w:rPr>
          <w:rFonts w:ascii="Libre Franklin Light" w:eastAsia="Times New Roman" w:hAnsi="Libre Franklin Light" w:cs="Calibri Light"/>
        </w:rPr>
        <w:t xml:space="preserve">of those respondents classified as PGSI 8+ in Liverpool Wavertree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Liverpool Wavertree is estimated to be </w:t>
      </w:r>
      <w:r w:rsidRPr="00773DF7">
        <w:rPr>
          <w:rFonts w:ascii="Libre Franklin Light" w:eastAsia="Times New Roman" w:hAnsi="Libre Franklin Light" w:cs="Calibri Light"/>
          <w:b/>
          <w:bCs/>
          <w:color w:val="C45911" w:themeColor="accent2" w:themeShade="BF"/>
        </w:rPr>
        <w:t xml:space="preserve">£3,269,904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Liverpool Wavertree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19.5%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Liverpool Wavertree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Liverpool Wavertree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Liverpool Wavertree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5.0%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Liverpool Wavertre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Liverpool Wavertree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Liverpool Wavertre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Liverpool Wavertree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9.5%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31.6%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Liverpool Wavertree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77.8%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Liverpool Wavertre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Liverpool Wavertree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32.8%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Liverpool Wavertree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Liverpool Wavertree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66.0%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Liverpool Wavertree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Liverpool Wavertree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Liverpool Wavertree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£3,269,904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Liverpool Wavertree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£53,261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£1,101,475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£78,906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£22,192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£40,686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£1,973,384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£3,269,904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Liverpool Wavertree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Liverpool Wavertree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33.7%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Liverpool Wavertree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34.7%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Liverpool Wavertree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21.7%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Liverpool Wavertree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Liverpool Wavertree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70.6%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Liverpool Wavertree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33.7%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Liverpool Wavertree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34.7%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Liverpool Wavertree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21.7%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Liverpool Wavertree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6.5%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Liverpool Wavertree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70.6%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Liverpool Wavertree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C769B60-0A67-4F15-A8DC-0A16E808D00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